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057B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FD7C1B" w:rsidP="00FD7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ва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1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FD7C1B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17573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C81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B12617" w:rsidP="0011757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</w:t>
      </w:r>
      <w:bookmarkStart w:id="0" w:name="_GoBack"/>
      <w:bookmarkEnd w:id="0"/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>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108FF" w:rsidRPr="006C3EBC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</w:t>
      </w:r>
      <w:r w:rsidR="005108FF">
        <w:rPr>
          <w:rFonts w:ascii="Times New Roman" w:hAnsi="Times New Roman" w:cs="Times New Roman"/>
          <w:b/>
          <w:sz w:val="26"/>
          <w:szCs w:val="26"/>
          <w:u w:val="single"/>
        </w:rPr>
        <w:t xml:space="preserve"> 1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1175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108FF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Default="002E46C3" w:rsidP="002E46C3">
      <w:pPr>
        <w:sectPr w:rsidR="002E46C3" w:rsidSect="003532E5">
          <w:headerReference w:type="default" r:id="rId8"/>
          <w:pgSz w:w="11906" w:h="16838"/>
          <w:pgMar w:top="567" w:right="850" w:bottom="567" w:left="1134" w:header="708" w:footer="708" w:gutter="0"/>
          <w:cols w:space="708"/>
          <w:titlePg/>
          <w:docGrid w:linePitch="360"/>
        </w:sectPr>
      </w:pPr>
    </w:p>
    <w:p w:rsidR="00D64E30" w:rsidRPr="00DF06E7" w:rsidRDefault="00D64E30" w:rsidP="00D64E30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2E46C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64E30" w:rsidRPr="00DF06E7" w:rsidRDefault="00D64E30" w:rsidP="00D64E3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D0314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 отдела работы с заявителями №1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7C3BBC">
        <w:rPr>
          <w:rFonts w:ascii="Times New Roman" w:hAnsi="Times New Roman" w:cs="Times New Roman"/>
          <w:sz w:val="26"/>
          <w:szCs w:val="26"/>
        </w:rPr>
        <w:t xml:space="preserve"> – </w:t>
      </w:r>
      <w:r w:rsidRPr="00D0314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D0314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D03146">
        <w:rPr>
          <w:rFonts w:ascii="Times New Roman" w:hAnsi="Times New Roman" w:cs="Times New Roman"/>
          <w:sz w:val="26"/>
          <w:szCs w:val="26"/>
        </w:rPr>
        <w:t>».</w:t>
      </w:r>
    </w:p>
    <w:p w:rsidR="00D64E30" w:rsidRPr="00D03146" w:rsidRDefault="00D64E30" w:rsidP="00D64E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D03146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D03146">
        <w:rPr>
          <w:rFonts w:ascii="Times New Roman" w:hAnsi="Times New Roman" w:cs="Times New Roman"/>
          <w:bCs/>
          <w:sz w:val="26"/>
          <w:szCs w:val="26"/>
        </w:rPr>
        <w:t>.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D03146">
        <w:rPr>
          <w:rFonts w:ascii="Times New Roman" w:hAnsi="Times New Roman" w:cs="Times New Roman"/>
          <w:sz w:val="26"/>
          <w:szCs w:val="26"/>
        </w:rPr>
        <w:t>.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D03146">
        <w:rPr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D03146">
        <w:rPr>
          <w:rFonts w:ascii="Times New Roman" w:hAnsi="Times New Roman"/>
          <w:sz w:val="26"/>
          <w:szCs w:val="26"/>
        </w:rPr>
        <w:t>.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 w:rsidR="007C3BBC">
        <w:rPr>
          <w:rFonts w:ascii="Times New Roman" w:hAnsi="Times New Roman" w:cs="Times New Roman"/>
          <w:sz w:val="26"/>
          <w:szCs w:val="26"/>
          <w:u w:val="single"/>
        </w:rPr>
        <w:t>Г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D03146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D03146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  <w:t>5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D64E30" w:rsidRPr="00B100DA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E30" w:rsidRPr="00046A51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D64E30" w:rsidRPr="00046A51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64E30" w:rsidRPr="00410F42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eastAsia="Calibri" w:hAnsi="Times New Roman" w:cs="Times New Roman"/>
          <w:sz w:val="26"/>
          <w:szCs w:val="26"/>
        </w:rPr>
        <w:lastRenderedPageBreak/>
        <w:t>Гражданский кодекс Российской Федерации;</w:t>
      </w:r>
    </w:p>
    <w:p w:rsidR="00D64E30" w:rsidRPr="00410F42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D64E30" w:rsidRPr="00410F42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02.05.2006 N 59-ФЗ "О порядке рассмотрения обращений граждан Российской Федерации"</w:t>
      </w:r>
    </w:p>
    <w:p w:rsidR="00C81BE2" w:rsidRPr="00260FD3" w:rsidRDefault="00C81BE2" w:rsidP="00C81BE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17573">
        <w:rPr>
          <w:rFonts w:ascii="Times New Roman" w:hAnsi="Times New Roman"/>
          <w:sz w:val="26"/>
          <w:szCs w:val="26"/>
          <w:lang w:val="ru-RU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</w:t>
      </w:r>
      <w:r w:rsidRPr="00260FD3">
        <w:rPr>
          <w:rFonts w:ascii="Times New Roman" w:hAnsi="Times New Roman"/>
          <w:sz w:val="26"/>
          <w:szCs w:val="26"/>
          <w:lang w:val="ru-RU"/>
        </w:rPr>
        <w:t xml:space="preserve"> индивидуальных предпринимателей и крестьянских (фермерских) хозяйств";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D64E30" w:rsidRPr="00046A51" w:rsidRDefault="007C3BBC" w:rsidP="00D64E30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D64E30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</w:t>
      </w:r>
      <w:r w:rsidR="00D64E30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D64E30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D64E30" w:rsidRPr="00807D5E" w:rsidRDefault="00D64E30" w:rsidP="00D64E3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D5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64E30" w:rsidRPr="00807D5E" w:rsidRDefault="00D64E30" w:rsidP="00D64E30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0F42">
        <w:rPr>
          <w:rFonts w:ascii="Times New Roman" w:hAnsi="Times New Roman" w:cs="Times New Roman"/>
          <w:sz w:val="26"/>
          <w:szCs w:val="26"/>
        </w:rPr>
        <w:t>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принципы предоставления государственных услуг;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- требования к предоставлению государственных услуг;</w:t>
      </w:r>
    </w:p>
    <w:p w:rsidR="00D64E30" w:rsidRPr="008A1334" w:rsidRDefault="00024B91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- </w:t>
      </w:r>
      <w:r w:rsidR="00D64E30"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>о регламента</w:t>
      </w:r>
      <w:r w:rsidR="00D64E30"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порядок предоставления государственных услуг в электронной форме;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понятие и принципы функционирования, назначение портала государственных услуг;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права заявителей при получении государственных услуг;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обязанности государственных органов, предоставляющих государственные услуги;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стандарт предоставления государственной услуги: требования и порядок разработки.</w:t>
      </w:r>
    </w:p>
    <w:p w:rsidR="00D64E30" w:rsidRPr="00423BFB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D64E30" w:rsidRPr="002E3D17" w:rsidRDefault="00D64E30" w:rsidP="00D64E30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D64E30" w:rsidRPr="002E3D17" w:rsidRDefault="00D64E30" w:rsidP="00D64E30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D64E30" w:rsidRPr="00877F44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07C33">
        <w:rPr>
          <w:rFonts w:ascii="Times New Roman" w:eastAsia="Times New Roman" w:hAnsi="Times New Roman" w:cs="Times New Roman"/>
          <w:sz w:val="26"/>
          <w:szCs w:val="26"/>
        </w:rPr>
        <w:t>мения</w:t>
      </w:r>
      <w:r w:rsidRPr="00107C3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107C33">
        <w:rPr>
          <w:rFonts w:ascii="Times New Roman" w:hAnsi="Times New Roman"/>
          <w:bCs/>
          <w:sz w:val="26"/>
          <w:szCs w:val="26"/>
          <w:lang w:eastAsia="ru-RU"/>
        </w:rPr>
        <w:t>необходимые для выполнения работы</w:t>
      </w:r>
      <w:r w:rsidRPr="00877F44">
        <w:rPr>
          <w:rFonts w:ascii="Times New Roman" w:hAnsi="Times New Roman"/>
          <w:bCs/>
          <w:sz w:val="26"/>
          <w:szCs w:val="26"/>
          <w:lang w:eastAsia="ru-RU"/>
        </w:rPr>
        <w:t xml:space="preserve">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D64E30" w:rsidRPr="002E3D17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E3D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59075B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 xml:space="preserve"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59075B">
        <w:rPr>
          <w:rFonts w:ascii="Times New Roman" w:hAnsi="Times New Roman" w:cs="Times New Roman"/>
          <w:sz w:val="26"/>
          <w:szCs w:val="26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 своевременным исполнением поступающих в отдел писем, а также предоставление необходимой информации в отдел общего и хозяйственного обеспечения для формирования отчета в УФНС России по г. Москве по соблюдению исполнительской дисциплины;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выда</w:t>
      </w:r>
      <w:r>
        <w:rPr>
          <w:rFonts w:ascii="Times New Roman" w:hAnsi="Times New Roman" w:cs="Times New Roman"/>
          <w:bCs/>
          <w:iCs/>
          <w:sz w:val="26"/>
          <w:szCs w:val="26"/>
        </w:rPr>
        <w:t>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, являющихся результатом государственной регистрации юридического лица;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прин</w:t>
      </w:r>
      <w:r>
        <w:rPr>
          <w:rFonts w:ascii="Times New Roman" w:hAnsi="Times New Roman" w:cs="Times New Roman"/>
          <w:bCs/>
          <w:iCs/>
          <w:sz w:val="26"/>
          <w:szCs w:val="26"/>
        </w:rPr>
        <w:t>имать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от заинтересованн</w:t>
      </w:r>
      <w:r>
        <w:rPr>
          <w:rFonts w:ascii="Times New Roman" w:hAnsi="Times New Roman" w:cs="Times New Roman"/>
          <w:bCs/>
          <w:iCs/>
          <w:sz w:val="26"/>
          <w:szCs w:val="26"/>
        </w:rPr>
        <w:t>ых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лиц и анализ</w:t>
      </w:r>
      <w:r>
        <w:rPr>
          <w:rFonts w:ascii="Times New Roman" w:hAnsi="Times New Roman" w:cs="Times New Roman"/>
          <w:bCs/>
          <w:iCs/>
          <w:sz w:val="26"/>
          <w:szCs w:val="26"/>
        </w:rPr>
        <w:t>ировать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об ошибках в базе данных ЕГРЮЛ допущенных регистрирующим органом;</w:t>
      </w:r>
    </w:p>
    <w:p w:rsidR="00D64E30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составл</w:t>
      </w:r>
      <w:r>
        <w:rPr>
          <w:rFonts w:ascii="Times New Roman" w:hAnsi="Times New Roman" w:cs="Times New Roman"/>
          <w:bCs/>
          <w:iCs/>
          <w:sz w:val="26"/>
          <w:szCs w:val="26"/>
        </w:rPr>
        <w:t>ять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акт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ошибкам, допущенным регистрирующим органом, </w:t>
      </w:r>
      <w:r>
        <w:rPr>
          <w:rFonts w:ascii="Times New Roman" w:hAnsi="Times New Roman" w:cs="Times New Roman"/>
          <w:bCs/>
          <w:iCs/>
          <w:sz w:val="26"/>
          <w:szCs w:val="26"/>
        </w:rPr>
        <w:t>вести статистику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допущенным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ошибкам;</w:t>
      </w:r>
    </w:p>
    <w:p w:rsidR="00D64E30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34DB9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операций (заданий)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iCs/>
          <w:sz w:val="26"/>
          <w:szCs w:val="26"/>
        </w:rPr>
        <w:t>в случае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возложен</w:t>
      </w:r>
      <w:r>
        <w:rPr>
          <w:rFonts w:ascii="Times New Roman" w:hAnsi="Times New Roman" w:cs="Times New Roman"/>
          <w:bCs/>
          <w:iCs/>
          <w:sz w:val="26"/>
          <w:szCs w:val="26"/>
        </w:rPr>
        <w:t>ия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обязанности ответственного технолога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выполнять функции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администратора зала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59075B">
        <w:rPr>
          <w:rFonts w:ascii="Times New Roman" w:hAnsi="Times New Roman" w:cs="Times New Roman"/>
          <w:sz w:val="26"/>
          <w:szCs w:val="26"/>
        </w:rPr>
        <w:t>подготовку писем, запросов и уведомлений, направляемых гражданам и в организации;</w:t>
      </w:r>
    </w:p>
    <w:p w:rsidR="00D64E30" w:rsidRDefault="00303FE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 w:rsidR="00D64E30"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</w:t>
      </w:r>
      <w:r>
        <w:rPr>
          <w:rFonts w:ascii="Times New Roman" w:hAnsi="Times New Roman" w:cs="Times New Roman"/>
          <w:bCs/>
          <w:iCs/>
          <w:spacing w:val="4"/>
          <w:sz w:val="26"/>
          <w:szCs w:val="26"/>
        </w:rPr>
        <w:t>у</w:t>
      </w:r>
      <w:r w:rsidR="00D64E30"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D64E30" w:rsidRPr="00107C33">
        <w:rPr>
          <w:rFonts w:ascii="Times New Roman" w:hAnsi="Times New Roman" w:cs="Times New Roman"/>
          <w:bCs/>
          <w:iCs/>
          <w:sz w:val="26"/>
          <w:szCs w:val="26"/>
        </w:rPr>
        <w:t xml:space="preserve">а также </w:t>
      </w:r>
      <w:r w:rsidR="00D64E30">
        <w:rPr>
          <w:rFonts w:ascii="Times New Roman" w:hAnsi="Times New Roman" w:cs="Times New Roman"/>
          <w:bCs/>
          <w:iCs/>
          <w:sz w:val="26"/>
          <w:szCs w:val="26"/>
        </w:rPr>
        <w:t>контроль за их действиями в процессе обучения</w:t>
      </w:r>
      <w:r w:rsidR="00D64E30" w:rsidRPr="00107C33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 xml:space="preserve">ивать </w:t>
      </w:r>
      <w:r w:rsidRPr="0059075B">
        <w:rPr>
          <w:rFonts w:ascii="Times New Roman" w:hAnsi="Times New Roman" w:cs="Times New Roman"/>
          <w:sz w:val="26"/>
          <w:szCs w:val="26"/>
        </w:rPr>
        <w:t>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законны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интерес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9075B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распоряд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9075B">
        <w:rPr>
          <w:rFonts w:ascii="Times New Roman" w:hAnsi="Times New Roman" w:cs="Times New Roman"/>
          <w:sz w:val="26"/>
          <w:szCs w:val="26"/>
        </w:rPr>
        <w:t xml:space="preserve">к </w:t>
      </w:r>
      <w:r w:rsidRPr="0059075B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 Москве</w:t>
      </w:r>
      <w:r w:rsidRPr="0059075B">
        <w:rPr>
          <w:rFonts w:ascii="Times New Roman" w:hAnsi="Times New Roman" w:cs="Times New Roman"/>
          <w:sz w:val="26"/>
          <w:szCs w:val="26"/>
        </w:rPr>
        <w:t>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поддерж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ую и и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9075B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D64E30" w:rsidRPr="0059075B" w:rsidRDefault="00D64E30" w:rsidP="00D64E30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64E30" w:rsidRPr="0059075B" w:rsidRDefault="00D64E30" w:rsidP="00D64E30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64E30" w:rsidRPr="0059075B" w:rsidRDefault="00117573" w:rsidP="00117573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D64E30" w:rsidRPr="0059075B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</w:t>
      </w:r>
      <w:r w:rsidR="00D64E30" w:rsidRPr="0059075B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D64E30" w:rsidRPr="0059075B" w:rsidRDefault="00D64E30" w:rsidP="00D64E30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право: 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D64E30" w:rsidRPr="004924B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 Москве, утвержденным руководителем УФНС Ро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ссии по г. Москве, положением об отделе работы с заявителями </w:t>
      </w:r>
      <w:r w:rsidRPr="004924B3">
        <w:rPr>
          <w:rFonts w:ascii="Times New Roman" w:hAnsi="Times New Roman" w:cs="Times New Roman"/>
          <w:sz w:val="26"/>
          <w:szCs w:val="26"/>
        </w:rPr>
        <w:t>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D64E30" w:rsidRPr="004924B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924B3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4924B3">
        <w:rPr>
          <w:rFonts w:ascii="Times New Roman" w:hAnsi="Times New Roman"/>
          <w:sz w:val="26"/>
          <w:szCs w:val="26"/>
        </w:rPr>
        <w:t xml:space="preserve">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 w:rsidRPr="004924B3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4924B3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4924B3">
        <w:rPr>
          <w:rFonts w:ascii="Times New Roman" w:hAnsi="Times New Roman" w:cs="Times New Roman"/>
          <w:sz w:val="26"/>
          <w:szCs w:val="26"/>
        </w:rPr>
        <w:t xml:space="preserve"> №1 и функциональными особенностями замещаемой в нем должности гражданской службы:</w:t>
      </w:r>
    </w:p>
    <w:p w:rsidR="00D64E30" w:rsidRPr="004924B3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924B3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</w:t>
      </w:r>
      <w:r w:rsidR="00303FE0">
        <w:rPr>
          <w:rFonts w:ascii="Times New Roman" w:hAnsi="Times New Roman" w:cs="Times New Roman"/>
          <w:bCs/>
          <w:sz w:val="26"/>
          <w:szCs w:val="26"/>
        </w:rPr>
        <w:t>аботников инспекции и граждан;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lastRenderedPageBreak/>
        <w:t>за сохранн</w:t>
      </w:r>
      <w:r w:rsidR="00303FE0"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D64E30" w:rsidRPr="000925BC" w:rsidRDefault="00D64E30" w:rsidP="00303FE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9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64E30" w:rsidRPr="00A26C2A" w:rsidRDefault="00D64E30" w:rsidP="00303FE0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Pr="00A26C2A">
        <w:rPr>
          <w:rFonts w:ascii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D64E30" w:rsidRPr="00A26C2A" w:rsidRDefault="00D64E30" w:rsidP="00303FE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D64E30" w:rsidRPr="00061854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4E30" w:rsidRPr="00A26C2A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D64E30" w:rsidRPr="00A26C2A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№ 46 по г. Москве, Положением о отделе работы с заявителями № 1, регламентами инспекции, иными нормативными актами.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Pr="00E4302F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E30" w:rsidRPr="00A26C2A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64E30" w:rsidRPr="001154F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Pr="00496B68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Pr="00496B68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 Москве: </w:t>
      </w:r>
    </w:p>
    <w:p w:rsidR="00D64E30" w:rsidRPr="00702531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531">
        <w:rPr>
          <w:rFonts w:ascii="Times New Roman" w:hAnsi="Times New Roman" w:cs="Times New Roman"/>
          <w:sz w:val="26"/>
          <w:szCs w:val="26"/>
        </w:rPr>
        <w:t>-  прием и выдача документов о государственной регистрации юридических лиц;</w:t>
      </w:r>
    </w:p>
    <w:p w:rsidR="00D64E30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02531">
        <w:rPr>
          <w:rFonts w:ascii="Times New Roman" w:hAnsi="Times New Roman" w:cs="Times New Roman"/>
          <w:sz w:val="26"/>
          <w:szCs w:val="26"/>
        </w:rPr>
        <w:t>-консультирование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Pr="00B272D9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B9364E" w:rsidRPr="00B272D9">
        <w:rPr>
          <w:rFonts w:ascii="Times New Roman" w:hAnsi="Times New Roman" w:cs="Times New Roman"/>
          <w:sz w:val="26"/>
          <w:szCs w:val="26"/>
        </w:rPr>
        <w:t>деятельности государственного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экстремальных условиях, соблюдению служебной дисциплины;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4E30" w:rsidRPr="00061854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D64E30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4924B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4924B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924B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20"/>
        <w:gridCol w:w="2830"/>
        <w:gridCol w:w="2262"/>
      </w:tblGrid>
      <w:tr w:rsidR="00C804C9" w:rsidRPr="0035731E" w:rsidTr="001175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</w:t>
            </w:r>
            <w:r w:rsidR="0005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C804C9" w:rsidRPr="0035731E" w:rsidRDefault="00C804C9" w:rsidP="00C81B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35731E" w:rsidRDefault="00C804C9" w:rsidP="00C81B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C9" w:rsidRPr="0035731E" w:rsidTr="001175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830" w:type="dxa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804C9" w:rsidRPr="0035731E" w:rsidTr="00117573">
        <w:trPr>
          <w:trHeight w:val="68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4C9" w:rsidRPr="0035731E" w:rsidTr="00C81BE2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2073F" w:rsidRDefault="00C804C9" w:rsidP="00C81B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C804C9" w:rsidRPr="0032073F" w:rsidRDefault="00C804C9" w:rsidP="00C81B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32073F" w:rsidRDefault="00C804C9" w:rsidP="0011757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C9" w:rsidRPr="0035731E" w:rsidTr="001175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0" w:type="dxa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C804C9" w:rsidRDefault="00C804C9">
      <w:pPr>
        <w:rPr>
          <w:rFonts w:ascii="Times New Roman" w:hAnsi="Times New Roman" w:cs="Times New Roman"/>
          <w:sz w:val="20"/>
          <w:szCs w:val="20"/>
        </w:rPr>
      </w:pPr>
    </w:p>
    <w:sectPr w:rsidR="00C804C9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F30" w:rsidRDefault="00676F30" w:rsidP="008F5841">
      <w:pPr>
        <w:spacing w:after="0" w:line="240" w:lineRule="auto"/>
      </w:pPr>
      <w:r>
        <w:separator/>
      </w:r>
    </w:p>
  </w:endnote>
  <w:endnote w:type="continuationSeparator" w:id="0">
    <w:p w:rsidR="00676F30" w:rsidRDefault="00676F3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F30" w:rsidRDefault="00676F30" w:rsidP="008F5841">
      <w:pPr>
        <w:spacing w:after="0" w:line="240" w:lineRule="auto"/>
      </w:pPr>
      <w:r>
        <w:separator/>
      </w:r>
    </w:p>
  </w:footnote>
  <w:footnote w:type="continuationSeparator" w:id="0">
    <w:p w:rsidR="00676F30" w:rsidRDefault="00676F3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C81BE2" w:rsidRDefault="00676F3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175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81BE2" w:rsidRDefault="00C81BE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E30"/>
    <w:rsid w:val="000065F2"/>
    <w:rsid w:val="00024B91"/>
    <w:rsid w:val="00046A51"/>
    <w:rsid w:val="00057B01"/>
    <w:rsid w:val="00061854"/>
    <w:rsid w:val="00070306"/>
    <w:rsid w:val="00080FCA"/>
    <w:rsid w:val="000925BC"/>
    <w:rsid w:val="00094B12"/>
    <w:rsid w:val="000B7392"/>
    <w:rsid w:val="000C5DEF"/>
    <w:rsid w:val="001154F0"/>
    <w:rsid w:val="00117573"/>
    <w:rsid w:val="00131828"/>
    <w:rsid w:val="00135717"/>
    <w:rsid w:val="0015700E"/>
    <w:rsid w:val="00170539"/>
    <w:rsid w:val="00170891"/>
    <w:rsid w:val="001A3A20"/>
    <w:rsid w:val="00217D41"/>
    <w:rsid w:val="00222CFA"/>
    <w:rsid w:val="00237C41"/>
    <w:rsid w:val="00245687"/>
    <w:rsid w:val="0024581C"/>
    <w:rsid w:val="00263551"/>
    <w:rsid w:val="002739FA"/>
    <w:rsid w:val="00281252"/>
    <w:rsid w:val="002A4157"/>
    <w:rsid w:val="002B0B0C"/>
    <w:rsid w:val="002C3322"/>
    <w:rsid w:val="002E46C3"/>
    <w:rsid w:val="002E71D0"/>
    <w:rsid w:val="002F3402"/>
    <w:rsid w:val="002F5D36"/>
    <w:rsid w:val="00303FE0"/>
    <w:rsid w:val="003123D4"/>
    <w:rsid w:val="0033002A"/>
    <w:rsid w:val="0033285B"/>
    <w:rsid w:val="00335028"/>
    <w:rsid w:val="003532E5"/>
    <w:rsid w:val="003607D8"/>
    <w:rsid w:val="003868A9"/>
    <w:rsid w:val="003A338D"/>
    <w:rsid w:val="003A7518"/>
    <w:rsid w:val="003C4A8B"/>
    <w:rsid w:val="00400FE7"/>
    <w:rsid w:val="00421A4E"/>
    <w:rsid w:val="004240B5"/>
    <w:rsid w:val="00447738"/>
    <w:rsid w:val="00447E31"/>
    <w:rsid w:val="00496B68"/>
    <w:rsid w:val="004A2C64"/>
    <w:rsid w:val="004C7D82"/>
    <w:rsid w:val="005108FF"/>
    <w:rsid w:val="005133BF"/>
    <w:rsid w:val="0055436A"/>
    <w:rsid w:val="00562D1A"/>
    <w:rsid w:val="00563A77"/>
    <w:rsid w:val="0057547E"/>
    <w:rsid w:val="00596076"/>
    <w:rsid w:val="005B1A5A"/>
    <w:rsid w:val="005B476B"/>
    <w:rsid w:val="005B6634"/>
    <w:rsid w:val="005C3ED8"/>
    <w:rsid w:val="00611D70"/>
    <w:rsid w:val="00620140"/>
    <w:rsid w:val="006248FE"/>
    <w:rsid w:val="0065408E"/>
    <w:rsid w:val="00676F30"/>
    <w:rsid w:val="0069265D"/>
    <w:rsid w:val="006D6BCE"/>
    <w:rsid w:val="006F3D4E"/>
    <w:rsid w:val="00766A04"/>
    <w:rsid w:val="007A06F3"/>
    <w:rsid w:val="007A5D05"/>
    <w:rsid w:val="007B0E05"/>
    <w:rsid w:val="007B1781"/>
    <w:rsid w:val="007C3BBC"/>
    <w:rsid w:val="007C6A0D"/>
    <w:rsid w:val="007E56C1"/>
    <w:rsid w:val="007E7300"/>
    <w:rsid w:val="008701D8"/>
    <w:rsid w:val="00877F44"/>
    <w:rsid w:val="008826BE"/>
    <w:rsid w:val="008A5D4A"/>
    <w:rsid w:val="008C3D44"/>
    <w:rsid w:val="008D506D"/>
    <w:rsid w:val="008D53C5"/>
    <w:rsid w:val="008D6316"/>
    <w:rsid w:val="008D75CB"/>
    <w:rsid w:val="008F0282"/>
    <w:rsid w:val="008F5841"/>
    <w:rsid w:val="00915EBE"/>
    <w:rsid w:val="00926DDF"/>
    <w:rsid w:val="00942E04"/>
    <w:rsid w:val="0096347F"/>
    <w:rsid w:val="00990DB2"/>
    <w:rsid w:val="009F050D"/>
    <w:rsid w:val="009F40A3"/>
    <w:rsid w:val="009F4308"/>
    <w:rsid w:val="00A14360"/>
    <w:rsid w:val="00A331C2"/>
    <w:rsid w:val="00A333C9"/>
    <w:rsid w:val="00B00627"/>
    <w:rsid w:val="00B100DA"/>
    <w:rsid w:val="00B12617"/>
    <w:rsid w:val="00B12B9B"/>
    <w:rsid w:val="00B272D9"/>
    <w:rsid w:val="00B3730B"/>
    <w:rsid w:val="00B40ED3"/>
    <w:rsid w:val="00B8176E"/>
    <w:rsid w:val="00B9364E"/>
    <w:rsid w:val="00BB2A5A"/>
    <w:rsid w:val="00BB5941"/>
    <w:rsid w:val="00BB6E93"/>
    <w:rsid w:val="00BD3B98"/>
    <w:rsid w:val="00BE1CB5"/>
    <w:rsid w:val="00BE4ED5"/>
    <w:rsid w:val="00C06EE7"/>
    <w:rsid w:val="00C16A24"/>
    <w:rsid w:val="00C804C9"/>
    <w:rsid w:val="00C81BE2"/>
    <w:rsid w:val="00C83556"/>
    <w:rsid w:val="00C85D19"/>
    <w:rsid w:val="00CB73A4"/>
    <w:rsid w:val="00CC7D7D"/>
    <w:rsid w:val="00CF467D"/>
    <w:rsid w:val="00D053D8"/>
    <w:rsid w:val="00D2644B"/>
    <w:rsid w:val="00D56704"/>
    <w:rsid w:val="00D64E30"/>
    <w:rsid w:val="00D70E3C"/>
    <w:rsid w:val="00DF06E7"/>
    <w:rsid w:val="00E23ECB"/>
    <w:rsid w:val="00E30D19"/>
    <w:rsid w:val="00E4302F"/>
    <w:rsid w:val="00E55C28"/>
    <w:rsid w:val="00EC2646"/>
    <w:rsid w:val="00EC7463"/>
    <w:rsid w:val="00F17B7F"/>
    <w:rsid w:val="00F50123"/>
    <w:rsid w:val="00F51BE3"/>
    <w:rsid w:val="00F83116"/>
    <w:rsid w:val="00F85F8D"/>
    <w:rsid w:val="00FB53BA"/>
    <w:rsid w:val="00FC0484"/>
    <w:rsid w:val="00FC44A9"/>
    <w:rsid w:val="00FD5625"/>
    <w:rsid w:val="00FD7C1B"/>
    <w:rsid w:val="00FE224B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115A361-5772-4B54-828A-1821772E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26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63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9F3"/>
    <w:rsid w:val="0009676D"/>
    <w:rsid w:val="0013706D"/>
    <w:rsid w:val="00312C93"/>
    <w:rsid w:val="0042023F"/>
    <w:rsid w:val="005D59F3"/>
    <w:rsid w:val="0073752D"/>
    <w:rsid w:val="007C1ED7"/>
    <w:rsid w:val="007D5538"/>
    <w:rsid w:val="009E48BE"/>
    <w:rsid w:val="00B56D4F"/>
    <w:rsid w:val="00DF11F0"/>
    <w:rsid w:val="00F3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11F0"/>
    <w:rPr>
      <w:color w:val="808080"/>
    </w:rPr>
  </w:style>
  <w:style w:type="paragraph" w:customStyle="1" w:styleId="0D6591A1CD4B440793239C7DAC7E697F">
    <w:name w:val="0D6591A1CD4B440793239C7DAC7E697F"/>
    <w:rsid w:val="00DF11F0"/>
  </w:style>
  <w:style w:type="paragraph" w:customStyle="1" w:styleId="931DA90CF4554E8CB9D06BDB6260A24D">
    <w:name w:val="931DA90CF4554E8CB9D06BDB6260A24D"/>
    <w:rsid w:val="00DF11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4803D-3047-4EAB-90FA-2E1629062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46</TotalTime>
  <Pages>8</Pages>
  <Words>3240</Words>
  <Characters>18471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18</cp:revision>
  <cp:lastPrinted>2018-01-18T10:58:00Z</cp:lastPrinted>
  <dcterms:created xsi:type="dcterms:W3CDTF">2017-12-11T07:07:00Z</dcterms:created>
  <dcterms:modified xsi:type="dcterms:W3CDTF">2022-01-31T12:50:00Z</dcterms:modified>
</cp:coreProperties>
</file>